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5F7E" w:rsidRDefault="005B5F7E" w:rsidP="005B5F7E">
      <w:r>
        <w:t>Die übliche Kombination zur Temperatur-/Differenzregelung besteht aus dem Regler CT-20</w:t>
      </w:r>
    </w:p>
    <w:p w:rsidR="005B5F7E" w:rsidRDefault="005B5F7E" w:rsidP="005B5F7E">
      <w:r>
        <w:t>und 1-2 Temperatur-Sensoren.</w:t>
      </w:r>
    </w:p>
    <w:p w:rsidR="005B5F7E" w:rsidRDefault="005B5F7E" w:rsidP="005B5F7E">
      <w:r>
        <w:t>(je nach Einsatzgebiet PT1000.5 für Tauchhülsen bzw. PT1000.6 als Rohr-Anlegefühler).</w:t>
      </w:r>
    </w:p>
    <w:p w:rsidR="005B5F7E" w:rsidRDefault="005B5F7E" w:rsidP="005B5F7E"/>
    <w:p w:rsidR="005B5F7E" w:rsidRDefault="005B5F7E" w:rsidP="005B5F7E">
      <w:r>
        <w:rPr>
          <w:b/>
          <w:bCs/>
        </w:rPr>
        <w:t>CT-20 Proportional- oder Differenzregler (a.P. Wandgerät):  </w:t>
      </w:r>
      <w:r>
        <w:t>C840_CT-20</w:t>
      </w:r>
      <w:r w:rsidR="002B56CE">
        <w:t>/N</w:t>
      </w:r>
      <w:r>
        <w:t>, Bedienung AN_C840</w:t>
      </w:r>
    </w:p>
    <w:p w:rsidR="005B5F7E" w:rsidRDefault="005B5F7E" w:rsidP="005B5F7E">
      <w:r>
        <w:t>-Versorgung 230V AC</w:t>
      </w:r>
    </w:p>
    <w:p w:rsidR="005B5F7E" w:rsidRDefault="002B56CE" w:rsidP="005B5F7E">
      <w:r>
        <w:t>-Eingang: 3</w:t>
      </w:r>
      <w:r w:rsidR="005B5F7E">
        <w:t>x PT1000 Sensor</w:t>
      </w:r>
    </w:p>
    <w:p w:rsidR="005B5F7E" w:rsidRDefault="005B5F7E" w:rsidP="005B5F7E">
      <w:r>
        <w:t xml:space="preserve">-Ausgang: </w:t>
      </w:r>
      <w:r w:rsidR="002B56CE">
        <w:t xml:space="preserve">2x </w:t>
      </w:r>
      <w:r>
        <w:t>0-10V DC, 2x Kontakt max. 250V/3A</w:t>
      </w:r>
    </w:p>
    <w:p w:rsidR="005B5F7E" w:rsidRDefault="005B5F7E" w:rsidP="005B5F7E">
      <w:r>
        <w:t>-Temperatur- / Differenzregler, Grenzwertschalter / 3Punktregler, 0-10V Ausgang</w:t>
      </w:r>
    </w:p>
    <w:p w:rsidR="00003FAF" w:rsidRDefault="00003FAF" w:rsidP="005B5F7E">
      <w:r>
        <w:t>-RS485 (Modbus-RTU) Schnittstelle</w:t>
      </w:r>
    </w:p>
    <w:p w:rsidR="005B5F7E" w:rsidRDefault="005B5F7E" w:rsidP="005B5F7E">
      <w:r>
        <w:t>-mit Wochenschaltuhr je Tag, Batteriegepuffert</w:t>
      </w:r>
    </w:p>
    <w:p w:rsidR="005B5F7E" w:rsidRDefault="005B5F7E" w:rsidP="005B5F7E">
      <w:r>
        <w:t>-Kunststoffgehäuse, IP64, 4x Kabeleinführung</w:t>
      </w:r>
    </w:p>
    <w:p w:rsidR="005B5F7E" w:rsidRDefault="005B5F7E" w:rsidP="005B5F7E">
      <w:r>
        <w:t>-alle Einstellungen/Regelparameter über Display parametrierbar.</w:t>
      </w:r>
    </w:p>
    <w:p w:rsidR="005B5F7E" w:rsidRDefault="005B5F7E" w:rsidP="005B5F7E"/>
    <w:p w:rsidR="00F22566" w:rsidRDefault="00F22566" w:rsidP="00F22566">
      <w:r>
        <w:rPr>
          <w:b/>
          <w:bCs/>
        </w:rPr>
        <w:t>PT1000.</w:t>
      </w:r>
      <w:r>
        <w:rPr>
          <w:b/>
          <w:bCs/>
        </w:rPr>
        <w:t>4</w:t>
      </w:r>
      <w:r>
        <w:rPr>
          <w:b/>
          <w:bCs/>
        </w:rPr>
        <w:t xml:space="preserve"> </w:t>
      </w:r>
      <w:r>
        <w:t>Außenfühler</w:t>
      </w:r>
    </w:p>
    <w:p w:rsidR="00F22566" w:rsidRDefault="00F22566" w:rsidP="00F22566">
      <w:r>
        <w:t xml:space="preserve">PT1000 in </w:t>
      </w:r>
      <w:r>
        <w:t xml:space="preserve">FR </w:t>
      </w:r>
      <w:proofErr w:type="spellStart"/>
      <w:r>
        <w:t>Kunstoffgehäuse</w:t>
      </w:r>
      <w:proofErr w:type="spellEnd"/>
      <w:r>
        <w:t xml:space="preserve"> grau</w:t>
      </w:r>
    </w:p>
    <w:p w:rsidR="00F22566" w:rsidRDefault="00F22566" w:rsidP="00F22566">
      <w:r>
        <w:t>Bereich -</w:t>
      </w:r>
      <w:r>
        <w:t>3</w:t>
      </w:r>
      <w:r>
        <w:t>0 - +1</w:t>
      </w:r>
      <w:r>
        <w:t>0</w:t>
      </w:r>
      <w:r>
        <w:t>0°C</w:t>
      </w:r>
    </w:p>
    <w:p w:rsidR="00F22566" w:rsidRDefault="00F22566" w:rsidP="00F22566">
      <w:r>
        <w:t>Gehäusemaße</w:t>
      </w:r>
      <w:r>
        <w:t>: 59x64(84)x35mm</w:t>
      </w:r>
      <w:bookmarkStart w:id="0" w:name="_GoBack"/>
      <w:bookmarkEnd w:id="0"/>
    </w:p>
    <w:p w:rsidR="00F22566" w:rsidRDefault="00F22566" w:rsidP="005B5F7E">
      <w:r>
        <w:t>Anschluss</w:t>
      </w:r>
      <w:r>
        <w:t>: Schraubanschlussklemmen</w:t>
      </w:r>
    </w:p>
    <w:p w:rsidR="00F22566" w:rsidRDefault="00F22566" w:rsidP="005B5F7E"/>
    <w:p w:rsidR="005B5F7E" w:rsidRDefault="005B5F7E" w:rsidP="005B5F7E">
      <w:r>
        <w:rPr>
          <w:b/>
          <w:bCs/>
        </w:rPr>
        <w:t xml:space="preserve">PT1000.5 </w:t>
      </w:r>
      <w:r w:rsidR="00F22566">
        <w:t>Kabelfühler</w:t>
      </w:r>
    </w:p>
    <w:p w:rsidR="005B5F7E" w:rsidRDefault="005B5F7E" w:rsidP="005B5F7E">
      <w:r>
        <w:t>PT1000 in V2A Edelstahlhülse</w:t>
      </w:r>
    </w:p>
    <w:p w:rsidR="005B5F7E" w:rsidRDefault="005B5F7E" w:rsidP="005B5F7E">
      <w:r>
        <w:t>Bereich -50 - +180°C</w:t>
      </w:r>
    </w:p>
    <w:p w:rsidR="005B5F7E" w:rsidRDefault="005B5F7E" w:rsidP="005B5F7E">
      <w:r>
        <w:t>Gehäusemaße V2A Hülse, 6 x 25mm (</w:t>
      </w:r>
      <w:proofErr w:type="spellStart"/>
      <w:r>
        <w:t>ØxL</w:t>
      </w:r>
      <w:proofErr w:type="spellEnd"/>
      <w:r>
        <w:t>)</w:t>
      </w:r>
    </w:p>
    <w:p w:rsidR="005B5F7E" w:rsidRDefault="005B5F7E" w:rsidP="005B5F7E">
      <w:r>
        <w:t>Anschluss Silikonkabel, L=1,5m,Ø=6mm</w:t>
      </w:r>
    </w:p>
    <w:p w:rsidR="005B5F7E" w:rsidRDefault="005B5F7E" w:rsidP="005B5F7E"/>
    <w:p w:rsidR="005B5F7E" w:rsidRDefault="005B5F7E" w:rsidP="005B5F7E">
      <w:r>
        <w:rPr>
          <w:b/>
          <w:bCs/>
        </w:rPr>
        <w:t xml:space="preserve">PT1000.6 </w:t>
      </w:r>
      <w:r w:rsidR="00F22566">
        <w:t>Anlegefühler</w:t>
      </w:r>
    </w:p>
    <w:p w:rsidR="005B5F7E" w:rsidRDefault="005B5F7E" w:rsidP="005B5F7E">
      <w:r>
        <w:t>PT1000 als Rohranlegefühler</w:t>
      </w:r>
    </w:p>
    <w:p w:rsidR="005B5F7E" w:rsidRDefault="005B5F7E" w:rsidP="005B5F7E">
      <w:r>
        <w:t>Bereich -50 - +180°C</w:t>
      </w:r>
    </w:p>
    <w:p w:rsidR="005B5F7E" w:rsidRDefault="005B5F7E" w:rsidP="005B5F7E">
      <w:r>
        <w:t>Gehäusemaße Alublock, 15 x 25mm (</w:t>
      </w:r>
      <w:proofErr w:type="spellStart"/>
      <w:r>
        <w:t>ØxL</w:t>
      </w:r>
      <w:proofErr w:type="spellEnd"/>
      <w:r>
        <w:t>)</w:t>
      </w:r>
    </w:p>
    <w:p w:rsidR="005B5F7E" w:rsidRDefault="005B5F7E" w:rsidP="005B5F7E">
      <w:r>
        <w:t>Anschluss Silikonkabel, L=3m, Ø=6mm</w:t>
      </w:r>
    </w:p>
    <w:p w:rsidR="00EC0EBD" w:rsidRDefault="00EC0EBD"/>
    <w:sectPr w:rsidR="00EC0EB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F7E"/>
    <w:rsid w:val="00003FAF"/>
    <w:rsid w:val="002B56CE"/>
    <w:rsid w:val="005B5F7E"/>
    <w:rsid w:val="00EC0EBD"/>
    <w:rsid w:val="00F22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9272D"/>
  <w15:chartTrackingRefBased/>
  <w15:docId w15:val="{3AB8A09E-6B25-4A64-B377-AED88E2F4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5B5F7E"/>
    <w:pPr>
      <w:spacing w:after="0" w:line="240" w:lineRule="auto"/>
    </w:pPr>
    <w:rPr>
      <w:rFonts w:ascii="Calibri" w:hAnsi="Calibri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94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E5346ECE.dotm</Template>
  <TotalTime>0</TotalTime>
  <Pages>1</Pages>
  <Words>149</Words>
  <Characters>944</Characters>
  <Application>Microsoft Office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 Rinck</dc:creator>
  <cp:keywords/>
  <dc:description/>
  <cp:lastModifiedBy>Kristian Rinck</cp:lastModifiedBy>
  <cp:revision>4</cp:revision>
  <dcterms:created xsi:type="dcterms:W3CDTF">2014-07-29T13:25:00Z</dcterms:created>
  <dcterms:modified xsi:type="dcterms:W3CDTF">2019-03-25T11:39:00Z</dcterms:modified>
</cp:coreProperties>
</file>